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C24DE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1F1F5329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Swalcliffe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near Banbury,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FC5FEC6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CBB238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0E256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at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’ Fields, London.</w:t>
      </w:r>
    </w:p>
    <w:p w14:paraId="2977EED6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7912494D" w14:textId="77777777" w:rsidR="002203D5" w:rsidRDefault="002203D5" w:rsidP="002203D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4D930CB4" w14:textId="77777777" w:rsidR="002203D5" w:rsidRDefault="002203D5" w:rsidP="002203D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p.288)</w:t>
      </w:r>
    </w:p>
    <w:p w14:paraId="1D5B2771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captured and taken before the justices and sentenced to be hanged.</w:t>
      </w:r>
    </w:p>
    <w:p w14:paraId="4D04C98E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managed to avoid execution and was later pardoned.   (ibid.)</w:t>
      </w:r>
    </w:p>
    <w:p w14:paraId="4BB52C92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BAAAB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F1C7E" w14:textId="77777777" w:rsidR="002203D5" w:rsidRDefault="002203D5" w:rsidP="00220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2022</w:t>
      </w:r>
    </w:p>
    <w:p w14:paraId="592DB2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F1664" w14:textId="77777777" w:rsidR="002203D5" w:rsidRDefault="002203D5" w:rsidP="009139A6">
      <w:r>
        <w:separator/>
      </w:r>
    </w:p>
  </w:endnote>
  <w:endnote w:type="continuationSeparator" w:id="0">
    <w:p w14:paraId="0A9EA274" w14:textId="77777777" w:rsidR="002203D5" w:rsidRDefault="002203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FC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D3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54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40388" w14:textId="77777777" w:rsidR="002203D5" w:rsidRDefault="002203D5" w:rsidP="009139A6">
      <w:r>
        <w:separator/>
      </w:r>
    </w:p>
  </w:footnote>
  <w:footnote w:type="continuationSeparator" w:id="0">
    <w:p w14:paraId="018231DD" w14:textId="77777777" w:rsidR="002203D5" w:rsidRDefault="002203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2D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29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E8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3D5"/>
    <w:rsid w:val="000666E0"/>
    <w:rsid w:val="002203D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D034E"/>
  <w15:chartTrackingRefBased/>
  <w15:docId w15:val="{73897D4F-2740-4200-9C1B-53B98B52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2022-01-11T20:39:00Z</dcterms:created>
  <dcterms:modified xsi:type="dcterms:W3CDTF">2022-01-11T20:39:00Z</dcterms:modified>
</cp:coreProperties>
</file>